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8" w:type="dxa"/>
        <w:tblLayout w:type="fixed"/>
        <w:tblLook w:val="0000"/>
      </w:tblPr>
      <w:tblGrid>
        <w:gridCol w:w="10314"/>
        <w:gridCol w:w="4394"/>
      </w:tblGrid>
      <w:tr w:rsidR="004E0307" w:rsidRPr="00F7612B" w:rsidTr="00DE5C56">
        <w:tc>
          <w:tcPr>
            <w:tcW w:w="10314" w:type="dxa"/>
          </w:tcPr>
          <w:p w:rsidR="004E0307" w:rsidRPr="00F7612B" w:rsidRDefault="004E0307" w:rsidP="00F76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4E0307" w:rsidRPr="00F7612B" w:rsidRDefault="004E0307" w:rsidP="00F7612B">
            <w:pPr>
              <w:pStyle w:val="Heading1"/>
              <w:snapToGrid w:val="0"/>
              <w:ind w:left="0"/>
              <w:jc w:val="left"/>
              <w:rPr>
                <w:szCs w:val="28"/>
              </w:rPr>
            </w:pPr>
            <w:r w:rsidRPr="00F7612B">
              <w:rPr>
                <w:szCs w:val="28"/>
              </w:rPr>
              <w:t>ПРИЛОЖЕНИЕ № 2</w:t>
            </w:r>
          </w:p>
          <w:p w:rsidR="004E0307" w:rsidRPr="00F7612B" w:rsidRDefault="004E0307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E0307" w:rsidRPr="00F7612B" w:rsidRDefault="004E0307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4E0307" w:rsidRPr="00F7612B" w:rsidRDefault="004E0307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4E0307" w:rsidRPr="00F7612B" w:rsidRDefault="004E0307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 городского</w:t>
            </w:r>
          </w:p>
          <w:p w:rsidR="004E0307" w:rsidRPr="00F7612B" w:rsidRDefault="004E0307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4E0307" w:rsidRPr="00F7612B" w:rsidRDefault="004E0307" w:rsidP="00B7647D">
            <w:pPr>
              <w:pStyle w:val="Heading1"/>
              <w:ind w:left="0"/>
              <w:jc w:val="left"/>
            </w:pPr>
            <w:r w:rsidRPr="00F7612B">
              <w:t xml:space="preserve">от </w:t>
            </w:r>
            <w:r>
              <w:t>_______________</w:t>
            </w:r>
            <w:r w:rsidRPr="00F7612B">
              <w:t xml:space="preserve"> № </w:t>
            </w:r>
            <w:r>
              <w:t>_________</w:t>
            </w:r>
            <w:r w:rsidRPr="00F7612B">
              <w:t xml:space="preserve">   </w:t>
            </w:r>
          </w:p>
          <w:p w:rsidR="004E0307" w:rsidRPr="00F7612B" w:rsidRDefault="004E0307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0307" w:rsidRPr="00F7612B" w:rsidRDefault="004E0307" w:rsidP="00F7612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E0307" w:rsidRPr="00F7612B" w:rsidRDefault="004E0307" w:rsidP="00F7612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КВАЛИФИКАЦИОННЫЕ ТРЕБОВАНИЯ </w:t>
      </w:r>
    </w:p>
    <w:p w:rsidR="004E0307" w:rsidRPr="00F7612B" w:rsidRDefault="004E0307" w:rsidP="00F76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к  уровню, направлению и квалификации профессионального образования, стажу муниципальной службы</w:t>
      </w:r>
    </w:p>
    <w:p w:rsidR="004E0307" w:rsidRPr="00F7612B" w:rsidRDefault="004E0307" w:rsidP="00F76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или стажу работы по специальности, необходимым для исполнения должностных обязанностей муниципальными служащими, замещающими должности муниципальной службы в администрации </w:t>
      </w:r>
    </w:p>
    <w:p w:rsidR="004E0307" w:rsidRDefault="004E0307" w:rsidP="000E49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F7612B">
        <w:rPr>
          <w:rFonts w:ascii="Times New Roman" w:hAnsi="Times New Roman"/>
          <w:b/>
          <w:sz w:val="28"/>
          <w:szCs w:val="28"/>
        </w:rPr>
        <w:t xml:space="preserve"> </w:t>
      </w:r>
      <w:r w:rsidRPr="00F7612B">
        <w:rPr>
          <w:rFonts w:ascii="Times New Roman" w:hAnsi="Times New Roman"/>
          <w:sz w:val="28"/>
          <w:szCs w:val="28"/>
        </w:rPr>
        <w:t>Тимашевского района</w:t>
      </w:r>
    </w:p>
    <w:p w:rsidR="004E0307" w:rsidRDefault="004E0307" w:rsidP="000E49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20"/>
      </w:tblPr>
      <w:tblGrid>
        <w:gridCol w:w="794"/>
        <w:gridCol w:w="2608"/>
        <w:gridCol w:w="3828"/>
        <w:gridCol w:w="3969"/>
        <w:gridCol w:w="3685"/>
      </w:tblGrid>
      <w:tr w:rsidR="004E0307" w:rsidRPr="00AE07EB" w:rsidTr="00D6501E">
        <w:trPr>
          <w:trHeight w:val="151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Должности муниципальной службы по группам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307" w:rsidRPr="00AE07EB" w:rsidRDefault="004E0307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направлению (специальности)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4E0307" w:rsidRPr="00AE07EB" w:rsidTr="00D6501E">
        <w:trPr>
          <w:trHeight w:val="322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 квалификации профессионального образования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 минимальному стажу муниципальной службы или стажу работы по специальности</w:t>
            </w:r>
          </w:p>
        </w:tc>
      </w:tr>
      <w:tr w:rsidR="004E0307" w:rsidRPr="00AE07EB" w:rsidTr="00F7612B">
        <w:trPr>
          <w:trHeight w:val="115"/>
          <w:tblHeader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E0307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t>Главные должности муниципальной службы</w:t>
            </w:r>
          </w:p>
        </w:tc>
      </w:tr>
      <w:tr w:rsidR="004E0307" w:rsidRPr="00AE07EB" w:rsidTr="00B7647D">
        <w:trPr>
          <w:trHeight w:val="55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F7612B" w:rsidRDefault="004E0307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4E0307" w:rsidRPr="00F7612B" w:rsidRDefault="004E0307" w:rsidP="00F7612B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</w:t>
            </w:r>
          </w:p>
          <w:p w:rsidR="004E0307" w:rsidRPr="00AE07EB" w:rsidRDefault="004E0307" w:rsidP="00F76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(соц. вопросы, культур</w:t>
            </w:r>
            <w:r>
              <w:rPr>
                <w:rFonts w:ascii="Times New Roman" w:hAnsi="Times New Roman"/>
                <w:sz w:val="24"/>
                <w:szCs w:val="24"/>
              </w:rPr>
              <w:t>а, спорт и молодежная политика</w:t>
            </w:r>
            <w:r w:rsidRPr="00F7612B">
              <w:rPr>
                <w:rFonts w:ascii="Times New Roman" w:hAnsi="Times New Roman"/>
                <w:sz w:val="24"/>
                <w:szCs w:val="24"/>
              </w:rPr>
              <w:t>, ГО и ЧС)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«Экономика и управление» </w:t>
            </w: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«Образование и педагогика»</w:t>
            </w: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«Сельское и рыбное хозяйство»</w:t>
            </w: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-юрист, м</w:t>
            </w:r>
            <w:r>
              <w:rPr>
                <w:rFonts w:ascii="Times New Roman" w:hAnsi="Times New Roman"/>
                <w:sz w:val="24"/>
                <w:szCs w:val="24"/>
              </w:rPr>
              <w:t>агистр юриспруденции, бакалавр</w:t>
            </w: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юриспруденции </w:t>
            </w: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- экономист, бакалавр экономики, магистр экономики, менеджер </w:t>
            </w: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Pr="00B7647D" w:rsidRDefault="004E0307" w:rsidP="00B764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782079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от двух лет или стаж работы по специальности не менее трех лет.</w:t>
            </w:r>
          </w:p>
          <w:p w:rsidR="004E0307" w:rsidRPr="00AE07EB" w:rsidRDefault="004E0307" w:rsidP="00337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307" w:rsidRPr="00AE07EB" w:rsidTr="00F7612B">
        <w:trPr>
          <w:trHeight w:val="67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F7612B" w:rsidRDefault="004E0307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4E0307" w:rsidRPr="00F7612B" w:rsidRDefault="004E0307" w:rsidP="00F7612B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</w:t>
            </w:r>
          </w:p>
          <w:p w:rsidR="004E0307" w:rsidRPr="00AE07EB" w:rsidRDefault="004E0307" w:rsidP="00F76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(экономика, финансы, потребительский рынок)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одному из следующих направлений: </w:t>
            </w:r>
          </w:p>
          <w:p w:rsidR="004E0307" w:rsidRPr="00C159FB" w:rsidRDefault="004E0307" w:rsidP="00DE5C56">
            <w:pPr>
              <w:tabs>
                <w:tab w:val="right" w:pos="37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«Экономика и управление»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C159F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 от двух лет или стаж работы по специальности не менее трех лет.</w:t>
            </w:r>
          </w:p>
        </w:tc>
      </w:tr>
      <w:tr w:rsidR="004E030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F7612B" w:rsidRDefault="004E0307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4E0307" w:rsidRPr="00F7612B" w:rsidRDefault="004E0307" w:rsidP="00F7612B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</w:t>
            </w:r>
          </w:p>
          <w:p w:rsidR="004E0307" w:rsidRPr="000E49C8" w:rsidRDefault="004E0307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9C8">
              <w:rPr>
                <w:rFonts w:ascii="Times New Roman" w:hAnsi="Times New Roman" w:cs="Times New Roman"/>
                <w:sz w:val="24"/>
                <w:szCs w:val="24"/>
              </w:rPr>
              <w:t>(ЖКХ, строительство,</w:t>
            </w:r>
          </w:p>
          <w:p w:rsidR="004E0307" w:rsidRPr="00F7612B" w:rsidRDefault="004E0307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9C8">
              <w:rPr>
                <w:rFonts w:ascii="Times New Roman" w:hAnsi="Times New Roman" w:cs="Times New Roman"/>
                <w:sz w:val="24"/>
                <w:szCs w:val="24"/>
              </w:rPr>
              <w:t>транспорт, связь, архитектура, градостроительство имущество и земельные отношения)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«Транспортные средства» </w:t>
            </w: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«Электронная техника, радиотехника и связь»</w:t>
            </w: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«Архитектура и строительство»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- юрист, магистр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юриспруденции, бакалавр </w:t>
            </w:r>
            <w:r w:rsidRPr="00C159F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экономист, бакалавр экономики, магистр экономики, менеджер</w:t>
            </w: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 от двух лет или стаж работы по специальности не менее трех лет.</w:t>
            </w:r>
          </w:p>
        </w:tc>
      </w:tr>
      <w:tr w:rsidR="004E0307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4E030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Начальник общего</w:t>
            </w:r>
          </w:p>
          <w:p w:rsidR="004E0307" w:rsidRPr="00AE07EB" w:rsidRDefault="004E0307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  <w:p w:rsidR="004E0307" w:rsidRPr="00AE07EB" w:rsidRDefault="004E0307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«Образование и педагогика»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экономист, бакалавр экономики, магистр экономики, менеджер</w:t>
            </w:r>
          </w:p>
          <w:p w:rsidR="004E0307" w:rsidRPr="00AE07EB" w:rsidRDefault="004E0307" w:rsidP="004E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Минимальный стаж муниципальной службы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одного года или стаж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не менее одного года стажа муниципальной службы или стажа работы по специальности</w:t>
            </w:r>
          </w:p>
        </w:tc>
      </w:tr>
      <w:tr w:rsidR="004E030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организационного отдела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«Образование и педагогика»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</w:t>
            </w:r>
            <w:r>
              <w:rPr>
                <w:rFonts w:ascii="Times New Roman" w:hAnsi="Times New Roman"/>
                <w:sz w:val="24"/>
                <w:szCs w:val="24"/>
              </w:rPr>
              <w:t>агистр юриспруденции, бакалавр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юриспруденции</w:t>
            </w: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Pr="00AE07EB" w:rsidRDefault="004E0307" w:rsidP="004E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Минимальный стаж муниципальной службы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одного года или стаж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не менее одного года стажа муниципальной службы или стажа работы по специальности</w:t>
            </w:r>
          </w:p>
        </w:tc>
      </w:tr>
      <w:tr w:rsidR="004E030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Default="004E0307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«Архитектура и строительство» 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«Геодезия и землеустройство»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экономист, бакалавр экономики, магистр экономики, менеджер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Минимальный стаж муниципальной службы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одного года или стаж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не менее одного года стажа муниципальной службы или стажа работы по специальности</w:t>
            </w:r>
          </w:p>
        </w:tc>
      </w:tr>
      <w:tr w:rsidR="004E030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Default="004E0307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экономики и прогнозирования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Минимальный стаж муниципальной службы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одного года или стаж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не менее одного года стажа муниципальной службы или стажа работы по специальности</w:t>
            </w:r>
          </w:p>
        </w:tc>
      </w:tr>
      <w:tr w:rsidR="004E030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Default="004E0307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финансового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Минимальный стаж муниципальной службы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одного года или стаж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не менее одного года стажа муниципальной службы или стажа работы по специальности</w:t>
            </w:r>
          </w:p>
        </w:tc>
      </w:tr>
      <w:tr w:rsidR="004E030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Default="004E0307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Высшее образование по направлению: «Гуманитарные науки»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C159F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C159F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C159FB" w:rsidRDefault="004E0307" w:rsidP="00DE5C56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Минимальный стаж муниципальной службы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одного года или стаж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не менее одного года стажа муниципальной службы или стажа работы по специальности</w:t>
            </w:r>
          </w:p>
        </w:tc>
      </w:tr>
      <w:tr w:rsidR="004E030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  <w:p w:rsidR="004E0307" w:rsidRPr="00AE07EB" w:rsidRDefault="004E0307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рганизационно</w:t>
            </w:r>
            <w:r>
              <w:rPr>
                <w:rFonts w:ascii="Times New Roman" w:hAnsi="Times New Roman"/>
                <w:sz w:val="24"/>
                <w:szCs w:val="24"/>
              </w:rPr>
              <w:t>го отдела</w:t>
            </w:r>
          </w:p>
          <w:p w:rsidR="004E0307" w:rsidRPr="00AE07EB" w:rsidRDefault="004E0307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«Образование и педагогика»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4E0307" w:rsidRPr="00AE07EB" w:rsidRDefault="004E0307" w:rsidP="004E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782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Минимальный стаж муниципальной службы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одного года или стаж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не менее одного года стажа муниципальной службы или стажа работы по специальности</w:t>
            </w:r>
          </w:p>
        </w:tc>
      </w:tr>
      <w:tr w:rsidR="004E030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</w:p>
          <w:p w:rsidR="004E0307" w:rsidRPr="00AE07EB" w:rsidRDefault="004E0307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специалист общего</w:t>
            </w:r>
          </w:p>
          <w:p w:rsidR="004E0307" w:rsidRPr="00AE07EB" w:rsidRDefault="004E0307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  <w:p w:rsidR="004E0307" w:rsidRPr="00AE07EB" w:rsidRDefault="004E0307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«Образование и педагогика»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</w:t>
            </w:r>
            <w:r>
              <w:rPr>
                <w:rFonts w:ascii="Times New Roman" w:hAnsi="Times New Roman"/>
                <w:sz w:val="24"/>
                <w:szCs w:val="24"/>
              </w:rPr>
              <w:t>агистр юриспруденции, бакалавр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юриспруденции</w:t>
            </w:r>
          </w:p>
          <w:p w:rsidR="004E0307" w:rsidRPr="00AE07EB" w:rsidRDefault="004E0307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782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Минимальный стаж муниципальной службы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одного года или стаж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не менее одного года стажа муниципальной службы или стажа работы по специальности</w:t>
            </w:r>
          </w:p>
        </w:tc>
      </w:tr>
      <w:tr w:rsidR="004E030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архитектуры, градостроительства, земельных и имущественных отношений</w:t>
            </w:r>
          </w:p>
          <w:p w:rsidR="004E0307" w:rsidRPr="00AE07EB" w:rsidRDefault="004E0307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«Архитектура и строительство» 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«Геодезия и землеустройство»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экономист, бакалавр экономики, магистр экономики, менеджер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Минимальный стаж муниципальной службы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одного года или стаж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не менее одного года стажа муниципальной службы или стажа работы по специальности</w:t>
            </w:r>
          </w:p>
        </w:tc>
      </w:tr>
      <w:tr w:rsidR="004E0307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9C6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t>Старшие должности муниципальной службы</w:t>
            </w:r>
          </w:p>
        </w:tc>
      </w:tr>
      <w:tr w:rsidR="004E030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4E0307" w:rsidRPr="00AE07EB" w:rsidRDefault="004E030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общего отдела</w:t>
            </w:r>
          </w:p>
          <w:p w:rsidR="004E0307" w:rsidRPr="00AE07EB" w:rsidRDefault="004E0307" w:rsidP="00F2369B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4E0307" w:rsidRPr="00AE07EB" w:rsidRDefault="004E0307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4E0307" w:rsidRPr="00AE07EB" w:rsidRDefault="004E0307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  <w:p w:rsidR="004E0307" w:rsidRPr="00AE07EB" w:rsidRDefault="004E0307" w:rsidP="00EA7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«Образование и педагогика»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все квалификации </w:t>
            </w:r>
          </w:p>
          <w:p w:rsidR="004E0307" w:rsidRPr="00AE07EB" w:rsidRDefault="004E0307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Pr="00AE07EB" w:rsidRDefault="004E0307" w:rsidP="00782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782079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работы по специальности не предъявляются.</w:t>
            </w:r>
          </w:p>
          <w:p w:rsidR="004E0307" w:rsidRPr="00AE07EB" w:rsidRDefault="004E0307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30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приемной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«Образование и педагогика»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все квалификации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работы по специальности не предъявляются.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30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4E0307" w:rsidRPr="00AE07EB" w:rsidRDefault="004E0307" w:rsidP="00EA7E8C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организационного 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4E0307" w:rsidRPr="00AE07EB" w:rsidRDefault="004E0307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4E0307" w:rsidRDefault="004E0307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  <w:p w:rsidR="004E0307" w:rsidRDefault="004E0307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«Искусство и культура»</w:t>
            </w:r>
          </w:p>
          <w:p w:rsidR="004E0307" w:rsidRPr="00AE07EB" w:rsidRDefault="004E0307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«Право, социальная работа и издательское дело»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Default="004E0307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4E0307" w:rsidRDefault="004E0307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Pr="00AE07EB" w:rsidRDefault="004E0307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6C38DA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работы по специальности не предъявляются.</w:t>
            </w:r>
          </w:p>
          <w:p w:rsidR="004E0307" w:rsidRPr="00AE07EB" w:rsidRDefault="004E0307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30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4E0307" w:rsidRPr="00AE07EB" w:rsidRDefault="004E0307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«Право, социальная работа и издательское дело»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«Архитектура и строительство» 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«Геодезия и землеустройство»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работы по специальности не предъявляются.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30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4E0307" w:rsidRPr="00AE07EB" w:rsidRDefault="004E030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экономики и прогнозирования</w:t>
            </w:r>
          </w:p>
          <w:p w:rsidR="004E0307" w:rsidRPr="00AE07EB" w:rsidRDefault="004E030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работы по специальности не предъявляются.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30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финансового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4E0307" w:rsidRPr="00AE07EB" w:rsidRDefault="004E0307" w:rsidP="00F2369B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работы по специальности не предъявляются.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30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4E0307" w:rsidRPr="00AE07EB" w:rsidRDefault="004E030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юридического отдела</w:t>
            </w:r>
          </w:p>
          <w:p w:rsidR="004E0307" w:rsidRPr="00AE07EB" w:rsidRDefault="004E030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4E0307" w:rsidRDefault="004E0307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«Гуманитарные науки» </w:t>
            </w:r>
          </w:p>
          <w:p w:rsidR="004E0307" w:rsidRPr="00AE07EB" w:rsidRDefault="004E0307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«Сельское и рыбное хозяйство»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Default="004E0307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юрист </w:t>
            </w:r>
          </w:p>
          <w:p w:rsidR="004E0307" w:rsidRPr="00AE07EB" w:rsidRDefault="004E0307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EA7E8C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работы по специальности не предъявляются.</w:t>
            </w:r>
          </w:p>
        </w:tc>
      </w:tr>
      <w:tr w:rsidR="004E0307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A37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t>Младшие должности муниципальной службы</w:t>
            </w:r>
          </w:p>
        </w:tc>
      </w:tr>
      <w:tr w:rsidR="004E030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EF21AD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Специалист 1 категории</w:t>
            </w:r>
          </w:p>
          <w:p w:rsidR="004E0307" w:rsidRPr="00AE07EB" w:rsidRDefault="004E0307" w:rsidP="00EF21AD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  <w:r>
              <w:rPr>
                <w:rFonts w:ascii="Times New Roman" w:hAnsi="Times New Roman"/>
                <w:sz w:val="24"/>
                <w:szCs w:val="24"/>
              </w:rPr>
              <w:t>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Гуманитарные науки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«Экономика и управление» 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«Образование»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«Геодезия и картография»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«Информатика и вычислительная техника»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«Сельское и рыбное хозяйство»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«Строительство и архитектура»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7" w:rsidRPr="00AE07EB" w:rsidRDefault="004E0307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работы по специальности не предъявляются.</w:t>
            </w:r>
          </w:p>
          <w:p w:rsidR="004E0307" w:rsidRPr="00AE07EB" w:rsidRDefault="004E0307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0307" w:rsidRDefault="004E0307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</w:p>
    <w:p w:rsidR="004E0307" w:rsidRDefault="004E0307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</w:p>
    <w:p w:rsidR="004E0307" w:rsidRDefault="004E0307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</w:p>
    <w:p w:rsidR="004E0307" w:rsidRDefault="004E0307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общего отдела   </w:t>
      </w:r>
    </w:p>
    <w:p w:rsidR="004E0307" w:rsidRDefault="004E0307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 городского</w:t>
      </w:r>
    </w:p>
    <w:p w:rsidR="004E0307" w:rsidRPr="005C60BD" w:rsidRDefault="004E0307" w:rsidP="00C4335E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                                                        А.А.Калашникова</w:t>
      </w:r>
    </w:p>
    <w:sectPr w:rsidR="004E0307" w:rsidRPr="005C60BD" w:rsidSect="00B7647D">
      <w:headerReference w:type="default" r:id="rId7"/>
      <w:pgSz w:w="16838" w:h="11906" w:orient="landscape"/>
      <w:pgMar w:top="899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307" w:rsidRDefault="004E0307" w:rsidP="00007963">
      <w:pPr>
        <w:spacing w:after="0" w:line="240" w:lineRule="auto"/>
      </w:pPr>
      <w:r>
        <w:separator/>
      </w:r>
    </w:p>
  </w:endnote>
  <w:endnote w:type="continuationSeparator" w:id="1">
    <w:p w:rsidR="004E0307" w:rsidRDefault="004E0307" w:rsidP="00007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307" w:rsidRDefault="004E0307" w:rsidP="00007963">
      <w:pPr>
        <w:spacing w:after="0" w:line="240" w:lineRule="auto"/>
      </w:pPr>
      <w:r>
        <w:separator/>
      </w:r>
    </w:p>
  </w:footnote>
  <w:footnote w:type="continuationSeparator" w:id="1">
    <w:p w:rsidR="004E0307" w:rsidRDefault="004E0307" w:rsidP="00007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307" w:rsidRPr="00081084" w:rsidRDefault="004E0307">
    <w:pPr>
      <w:pStyle w:val="Header"/>
      <w:jc w:val="center"/>
      <w:rPr>
        <w:rFonts w:ascii="Times New Roman" w:hAnsi="Times New Roman"/>
        <w:sz w:val="28"/>
        <w:szCs w:val="28"/>
      </w:rPr>
    </w:pPr>
    <w:r w:rsidRPr="00081084">
      <w:rPr>
        <w:rFonts w:ascii="Times New Roman" w:hAnsi="Times New Roman"/>
        <w:sz w:val="28"/>
        <w:szCs w:val="28"/>
      </w:rPr>
      <w:fldChar w:fldCharType="begin"/>
    </w:r>
    <w:r w:rsidRPr="00081084">
      <w:rPr>
        <w:rFonts w:ascii="Times New Roman" w:hAnsi="Times New Roman"/>
        <w:sz w:val="28"/>
        <w:szCs w:val="28"/>
      </w:rPr>
      <w:instrText>PAGE   \* MERGEFORMAT</w:instrText>
    </w:r>
    <w:r w:rsidRPr="00081084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8</w:t>
    </w:r>
    <w:r w:rsidRPr="00081084">
      <w:rPr>
        <w:rFonts w:ascii="Times New Roman" w:hAnsi="Times New Roman"/>
        <w:sz w:val="28"/>
        <w:szCs w:val="28"/>
      </w:rPr>
      <w:fldChar w:fldCharType="end"/>
    </w:r>
  </w:p>
  <w:p w:rsidR="004E0307" w:rsidRDefault="004E030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BBF7A28"/>
    <w:multiLevelType w:val="hybridMultilevel"/>
    <w:tmpl w:val="C126573C"/>
    <w:lvl w:ilvl="0" w:tplc="3BCAFF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30AF73C3"/>
    <w:multiLevelType w:val="multilevel"/>
    <w:tmpl w:val="A6941A9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87538F"/>
    <w:multiLevelType w:val="multilevel"/>
    <w:tmpl w:val="9E78F630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8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40" w:hanging="216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C8B"/>
    <w:rsid w:val="00002687"/>
    <w:rsid w:val="0000356C"/>
    <w:rsid w:val="00007963"/>
    <w:rsid w:val="00081084"/>
    <w:rsid w:val="000977E4"/>
    <w:rsid w:val="000E49C8"/>
    <w:rsid w:val="000F3A50"/>
    <w:rsid w:val="00102013"/>
    <w:rsid w:val="00140611"/>
    <w:rsid w:val="001412E6"/>
    <w:rsid w:val="00141DC6"/>
    <w:rsid w:val="00142A62"/>
    <w:rsid w:val="00147F57"/>
    <w:rsid w:val="00165C61"/>
    <w:rsid w:val="00170D9F"/>
    <w:rsid w:val="001B1B65"/>
    <w:rsid w:val="001B52AE"/>
    <w:rsid w:val="001C6E56"/>
    <w:rsid w:val="00201A59"/>
    <w:rsid w:val="002022AB"/>
    <w:rsid w:val="00204222"/>
    <w:rsid w:val="00204434"/>
    <w:rsid w:val="00232EE1"/>
    <w:rsid w:val="00234012"/>
    <w:rsid w:val="00257327"/>
    <w:rsid w:val="00285726"/>
    <w:rsid w:val="00291AB1"/>
    <w:rsid w:val="00294772"/>
    <w:rsid w:val="002C4C5B"/>
    <w:rsid w:val="002C6D67"/>
    <w:rsid w:val="002F74BB"/>
    <w:rsid w:val="0033723D"/>
    <w:rsid w:val="00355DBA"/>
    <w:rsid w:val="0039644F"/>
    <w:rsid w:val="003A537C"/>
    <w:rsid w:val="003B0555"/>
    <w:rsid w:val="003F4452"/>
    <w:rsid w:val="00403823"/>
    <w:rsid w:val="00417B78"/>
    <w:rsid w:val="0044660B"/>
    <w:rsid w:val="00453326"/>
    <w:rsid w:val="004668CB"/>
    <w:rsid w:val="00471E68"/>
    <w:rsid w:val="004865E0"/>
    <w:rsid w:val="004A0A7C"/>
    <w:rsid w:val="004D440C"/>
    <w:rsid w:val="004E0307"/>
    <w:rsid w:val="004E1914"/>
    <w:rsid w:val="004F534B"/>
    <w:rsid w:val="005246F0"/>
    <w:rsid w:val="00526B76"/>
    <w:rsid w:val="005313B4"/>
    <w:rsid w:val="00537EB0"/>
    <w:rsid w:val="00554475"/>
    <w:rsid w:val="00564C89"/>
    <w:rsid w:val="005C60BD"/>
    <w:rsid w:val="005F05FC"/>
    <w:rsid w:val="00601103"/>
    <w:rsid w:val="0061193A"/>
    <w:rsid w:val="00615973"/>
    <w:rsid w:val="0062614C"/>
    <w:rsid w:val="00647852"/>
    <w:rsid w:val="006610AC"/>
    <w:rsid w:val="00664422"/>
    <w:rsid w:val="006A01F7"/>
    <w:rsid w:val="006A461C"/>
    <w:rsid w:val="006C38DA"/>
    <w:rsid w:val="006F0AF1"/>
    <w:rsid w:val="007022CA"/>
    <w:rsid w:val="0078009A"/>
    <w:rsid w:val="00782079"/>
    <w:rsid w:val="007C3DD6"/>
    <w:rsid w:val="00812983"/>
    <w:rsid w:val="008210D0"/>
    <w:rsid w:val="00825EDD"/>
    <w:rsid w:val="00841A97"/>
    <w:rsid w:val="00851C77"/>
    <w:rsid w:val="00880C51"/>
    <w:rsid w:val="00882425"/>
    <w:rsid w:val="008A434E"/>
    <w:rsid w:val="008A565F"/>
    <w:rsid w:val="008B3E10"/>
    <w:rsid w:val="008B3E58"/>
    <w:rsid w:val="008D2398"/>
    <w:rsid w:val="008F775F"/>
    <w:rsid w:val="00932C80"/>
    <w:rsid w:val="00937096"/>
    <w:rsid w:val="00957FD9"/>
    <w:rsid w:val="00967F8F"/>
    <w:rsid w:val="0097128C"/>
    <w:rsid w:val="0097155E"/>
    <w:rsid w:val="009C64AB"/>
    <w:rsid w:val="009C6F45"/>
    <w:rsid w:val="00A3769E"/>
    <w:rsid w:val="00A87CD6"/>
    <w:rsid w:val="00AD15C4"/>
    <w:rsid w:val="00AE07EB"/>
    <w:rsid w:val="00B30335"/>
    <w:rsid w:val="00B340CA"/>
    <w:rsid w:val="00B44C6F"/>
    <w:rsid w:val="00B546FC"/>
    <w:rsid w:val="00B7647D"/>
    <w:rsid w:val="00BA59BD"/>
    <w:rsid w:val="00C11284"/>
    <w:rsid w:val="00C1580E"/>
    <w:rsid w:val="00C159FB"/>
    <w:rsid w:val="00C3053B"/>
    <w:rsid w:val="00C4335E"/>
    <w:rsid w:val="00C56611"/>
    <w:rsid w:val="00C7585D"/>
    <w:rsid w:val="00C75D5A"/>
    <w:rsid w:val="00CA30AD"/>
    <w:rsid w:val="00CB091C"/>
    <w:rsid w:val="00CB0FCB"/>
    <w:rsid w:val="00CC329B"/>
    <w:rsid w:val="00CC64F9"/>
    <w:rsid w:val="00D155C2"/>
    <w:rsid w:val="00D53A11"/>
    <w:rsid w:val="00D53E11"/>
    <w:rsid w:val="00D6501E"/>
    <w:rsid w:val="00D662BB"/>
    <w:rsid w:val="00D94330"/>
    <w:rsid w:val="00DA0407"/>
    <w:rsid w:val="00DA3A5C"/>
    <w:rsid w:val="00DA779C"/>
    <w:rsid w:val="00DB77B2"/>
    <w:rsid w:val="00DD2510"/>
    <w:rsid w:val="00DE5C56"/>
    <w:rsid w:val="00DF173A"/>
    <w:rsid w:val="00E01771"/>
    <w:rsid w:val="00E04EBD"/>
    <w:rsid w:val="00E21929"/>
    <w:rsid w:val="00E66D17"/>
    <w:rsid w:val="00E94201"/>
    <w:rsid w:val="00EA3C8B"/>
    <w:rsid w:val="00EA7E8C"/>
    <w:rsid w:val="00ED0F08"/>
    <w:rsid w:val="00EE5473"/>
    <w:rsid w:val="00EF21AD"/>
    <w:rsid w:val="00F06450"/>
    <w:rsid w:val="00F2369B"/>
    <w:rsid w:val="00F55200"/>
    <w:rsid w:val="00F61EEA"/>
    <w:rsid w:val="00F71BD7"/>
    <w:rsid w:val="00F7612B"/>
    <w:rsid w:val="00F959FE"/>
    <w:rsid w:val="00FC1B78"/>
    <w:rsid w:val="00FE4763"/>
    <w:rsid w:val="00FF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F57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3823"/>
    <w:pPr>
      <w:keepNext/>
      <w:spacing w:after="0" w:line="240" w:lineRule="auto"/>
      <w:ind w:left="4000"/>
      <w:jc w:val="right"/>
      <w:outlineLvl w:val="0"/>
    </w:pPr>
    <w:rPr>
      <w:rFonts w:ascii="Times New Roman" w:eastAsia="Times New Roman" w:hAnsi="Times New Roman"/>
      <w:sz w:val="28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3823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825EDD"/>
    <w:rPr>
      <w:rFonts w:cs="Times New Roman"/>
      <w:spacing w:val="1"/>
      <w:sz w:val="25"/>
      <w:szCs w:val="25"/>
    </w:rPr>
  </w:style>
  <w:style w:type="paragraph" w:customStyle="1" w:styleId="1">
    <w:name w:val="Основной текст1"/>
    <w:basedOn w:val="Normal"/>
    <w:link w:val="a"/>
    <w:uiPriority w:val="99"/>
    <w:rsid w:val="00825EDD"/>
    <w:pPr>
      <w:spacing w:before="600" w:after="0" w:line="322" w:lineRule="exact"/>
      <w:jc w:val="both"/>
    </w:pPr>
    <w:rPr>
      <w:spacing w:val="1"/>
      <w:sz w:val="25"/>
      <w:szCs w:val="25"/>
    </w:rPr>
  </w:style>
  <w:style w:type="paragraph" w:styleId="Header">
    <w:name w:val="header"/>
    <w:basedOn w:val="Normal"/>
    <w:link w:val="HeaderChar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0796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0796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24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46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04434"/>
    <w:pPr>
      <w:ind w:left="720"/>
      <w:contextualSpacing/>
    </w:pPr>
  </w:style>
  <w:style w:type="paragraph" w:customStyle="1" w:styleId="ConsPlusNormal">
    <w:name w:val="ConsPlusNormal"/>
    <w:uiPriority w:val="99"/>
    <w:rsid w:val="0039644F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1203</TotalTime>
  <Pages>8</Pages>
  <Words>1719</Words>
  <Characters>9802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Лиля</cp:lastModifiedBy>
  <cp:revision>40</cp:revision>
  <cp:lastPrinted>2016-11-22T10:29:00Z</cp:lastPrinted>
  <dcterms:created xsi:type="dcterms:W3CDTF">2014-04-19T09:02:00Z</dcterms:created>
  <dcterms:modified xsi:type="dcterms:W3CDTF">2016-11-22T10:30:00Z</dcterms:modified>
</cp:coreProperties>
</file>